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НОВОКУЛЫНДИНСКОГО СЕЛЬСОВЕТА 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ЧИСТООЗЕРНОГО РАЙОНА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 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(четвертого созыва)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седьмой сессии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7C" w:rsidRDefault="00EA277C" w:rsidP="002648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23.09.2011г                                                                                с.Новая Кулында</w:t>
      </w:r>
    </w:p>
    <w:p w:rsidR="00EA277C" w:rsidRDefault="00EA277C" w:rsidP="002648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 долгосрочной целевой программы Новокулындинского сельсовета Чистоозерного района Новосибирской «Энергосбережение и повышение энергетической эффективности в муниципальных учреждениях на 2011 – 2016 годы»</w:t>
      </w:r>
    </w:p>
    <w:p w:rsidR="00EA277C" w:rsidRDefault="00EA277C" w:rsidP="002648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A277C" w:rsidRDefault="00EA277C" w:rsidP="0026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Заслушав сообщение заместителя главы Новокулындинского сельсовета Чистоозерного района Новосибирской области Герлах Т.М, Совет депутатов Новокулындинского сельсовета Чистоозерного района </w:t>
      </w:r>
    </w:p>
    <w:p w:rsidR="00EA277C" w:rsidRDefault="00EA277C" w:rsidP="00264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EA277C" w:rsidRDefault="00EA277C" w:rsidP="00EC567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муниципальную долгосрочную целевую программу  Новокулындинского сельсовета Чистоозерного района Новосибирской области  «Энергосбережение и повышение энергетической эффективности в муниципальных учреждениях на 2011 – 2016 годы». </w:t>
      </w:r>
    </w:p>
    <w:p w:rsidR="00EA277C" w:rsidRDefault="00EA277C" w:rsidP="00EC567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«Кулындинский вестник».</w:t>
      </w:r>
    </w:p>
    <w:p w:rsidR="00EA277C" w:rsidRDefault="00EA277C" w:rsidP="001D70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77C" w:rsidRPr="001D7086" w:rsidRDefault="00EA277C" w:rsidP="001D70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Новокулындинского сельсовета                                            С.Е.Бобров</w:t>
      </w:r>
    </w:p>
    <w:sectPr w:rsidR="00EA277C" w:rsidRPr="001D7086" w:rsidSect="00FF5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33BFC"/>
    <w:multiLevelType w:val="hybridMultilevel"/>
    <w:tmpl w:val="58ECC1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841"/>
    <w:rsid w:val="000B09D2"/>
    <w:rsid w:val="001D7086"/>
    <w:rsid w:val="00264841"/>
    <w:rsid w:val="00352CE5"/>
    <w:rsid w:val="00360D71"/>
    <w:rsid w:val="00586D88"/>
    <w:rsid w:val="006D0F48"/>
    <w:rsid w:val="0078190B"/>
    <w:rsid w:val="0089669C"/>
    <w:rsid w:val="008E461E"/>
    <w:rsid w:val="00A1793F"/>
    <w:rsid w:val="00A37AE4"/>
    <w:rsid w:val="00A40567"/>
    <w:rsid w:val="00A828C9"/>
    <w:rsid w:val="00B56EDE"/>
    <w:rsid w:val="00BD02CA"/>
    <w:rsid w:val="00C47CBB"/>
    <w:rsid w:val="00C66E80"/>
    <w:rsid w:val="00CE60B8"/>
    <w:rsid w:val="00D46130"/>
    <w:rsid w:val="00EA277C"/>
    <w:rsid w:val="00EC567C"/>
    <w:rsid w:val="00F04BE4"/>
    <w:rsid w:val="00F73900"/>
    <w:rsid w:val="00F82407"/>
    <w:rsid w:val="00FF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3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567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</TotalTime>
  <Pages>1</Pages>
  <Words>160</Words>
  <Characters>914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2011-12-09T06:51:00Z</cp:lastPrinted>
  <dcterms:created xsi:type="dcterms:W3CDTF">2010-11-17T03:30:00Z</dcterms:created>
  <dcterms:modified xsi:type="dcterms:W3CDTF">2011-12-09T06:51:00Z</dcterms:modified>
</cp:coreProperties>
</file>